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AD7E2" w14:textId="1CDA5942" w:rsidR="00906CE5" w:rsidRPr="00E86180" w:rsidRDefault="007C57AE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Pr="00CD275E">
        <w:t>Anskaffelse av Reiselivstjenester</w:t>
      </w:r>
    </w:p>
    <w:p w14:paraId="15BAFD0A" w14:textId="303CE967" w:rsidR="007C52B1" w:rsidRDefault="007C57AE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6984F9EE" w14:textId="51B00A9B" w:rsidR="007C52B1" w:rsidRDefault="007C57AE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</w:t>
      </w:r>
      <w:proofErr w:type="gramStart"/>
      <w:r>
        <w:t>for øvrig</w:t>
      </w:r>
      <w:proofErr w:type="gramEnd"/>
      <w:r>
        <w:t xml:space="preserve">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2D750763" w14:textId="73612EA6" w:rsidR="007C52B1" w:rsidRDefault="007C57AE" w:rsidP="007C52B1">
      <w:r>
        <w:t>Oppdragsgiver vil vurdere om avvikene/forbeholdene er å anse som vesentlige avvik.</w:t>
      </w:r>
    </w:p>
    <w:p w14:paraId="7DA93854" w14:textId="77777777" w:rsidR="007C52B1" w:rsidRDefault="007C52B1" w:rsidP="007C52B1">
      <w:pPr>
        <w:jc w:val="left"/>
      </w:pPr>
    </w:p>
    <w:p w14:paraId="5FE2E6C6" w14:textId="77777777" w:rsidR="007C52B1" w:rsidRPr="007C52B1" w:rsidRDefault="007C57AE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1EBC284D" w14:textId="77777777" w:rsidR="007C52B1" w:rsidRDefault="007C57AE" w:rsidP="007C52B1">
      <w:pPr>
        <w:jc w:val="left"/>
      </w:pPr>
      <w:r>
        <w:t xml:space="preserve">Kun ett avvik/forbehold per tabell. </w:t>
      </w:r>
    </w:p>
    <w:p w14:paraId="253C3CF7" w14:textId="5C163FB8" w:rsidR="007C52B1" w:rsidRDefault="007C57AE">
      <w:pPr>
        <w:jc w:val="left"/>
      </w:pPr>
      <w:r>
        <w:t>Ved flere avvik og/eller forbehold, kopier tabell i ønsket antall.</w:t>
      </w:r>
      <w:bookmarkEnd w:id="0"/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607C68" w14:paraId="2B8CDF38" w14:textId="77777777" w:rsidTr="007C52B1">
        <w:tc>
          <w:tcPr>
            <w:tcW w:w="4530" w:type="dxa"/>
          </w:tcPr>
          <w:p w14:paraId="23228AEC" w14:textId="79457FEE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Default="007C57AE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607C68" w14:paraId="730CB845" w14:textId="77777777" w:rsidTr="007C52B1">
        <w:tc>
          <w:tcPr>
            <w:tcW w:w="4530" w:type="dxa"/>
          </w:tcPr>
          <w:p w14:paraId="565C39FD" w14:textId="783C17FE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Default="007C57AE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607C68" w14:paraId="273BBA80" w14:textId="77777777" w:rsidTr="007C52B1">
        <w:tc>
          <w:tcPr>
            <w:tcW w:w="4530" w:type="dxa"/>
          </w:tcPr>
          <w:p w14:paraId="4A06260D" w14:textId="6EC523C4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68EEABA5" w14:textId="1131FFA7" w:rsidR="007C52B1" w:rsidRDefault="007C57AE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607C68" w14:paraId="4C903E64" w14:textId="77777777" w:rsidTr="007C52B1">
        <w:tc>
          <w:tcPr>
            <w:tcW w:w="4530" w:type="dxa"/>
          </w:tcPr>
          <w:p w14:paraId="396E8702" w14:textId="584E3C6A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Default="007C57AE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607C68" w14:paraId="492B4DB0" w14:textId="77777777" w:rsidTr="007C52B1">
        <w:tc>
          <w:tcPr>
            <w:tcW w:w="4530" w:type="dxa"/>
          </w:tcPr>
          <w:p w14:paraId="54B662FC" w14:textId="760B7D28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Default="007C57A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607C68" w14:paraId="0272A54E" w14:textId="77777777" w:rsidTr="007C52B1">
        <w:tc>
          <w:tcPr>
            <w:tcW w:w="4530" w:type="dxa"/>
          </w:tcPr>
          <w:p w14:paraId="1D5022E5" w14:textId="30378553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Default="007C57A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607C68" w14:paraId="0B668B4F" w14:textId="77777777" w:rsidTr="007C52B1">
        <w:tc>
          <w:tcPr>
            <w:tcW w:w="4530" w:type="dxa"/>
          </w:tcPr>
          <w:p w14:paraId="42BA4A30" w14:textId="62F63F04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Default="007C57A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607C68" w14:paraId="2C100CC2" w14:textId="77777777" w:rsidTr="007C52B1">
        <w:tc>
          <w:tcPr>
            <w:tcW w:w="4530" w:type="dxa"/>
          </w:tcPr>
          <w:p w14:paraId="0994656C" w14:textId="408C9D6A" w:rsidR="007C52B1" w:rsidRPr="007C52B1" w:rsidRDefault="007C57A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Default="007C57AE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7383FB60" w14:textId="77777777" w:rsidR="007C52B1" w:rsidRDefault="007C52B1">
      <w:pPr>
        <w:jc w:val="left"/>
      </w:pPr>
    </w:p>
    <w:p w14:paraId="54D08433" w14:textId="03BF570E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47F3C7" w14:textId="77777777" w:rsidR="00956E5E" w:rsidRDefault="00956E5E" w:rsidP="00186E6B">
      <w:r>
        <w:separator/>
      </w:r>
    </w:p>
    <w:p w14:paraId="36600005" w14:textId="77777777" w:rsidR="00956E5E" w:rsidRDefault="00956E5E" w:rsidP="00186E6B"/>
    <w:p w14:paraId="1BED9ADB" w14:textId="77777777" w:rsidR="00956E5E" w:rsidRDefault="00956E5E" w:rsidP="00186E6B"/>
    <w:p w14:paraId="055A91A3" w14:textId="77777777" w:rsidR="00956E5E" w:rsidRDefault="00956E5E" w:rsidP="00186E6B"/>
  </w:endnote>
  <w:endnote w:type="continuationSeparator" w:id="0">
    <w:p w14:paraId="3C197F20" w14:textId="77777777" w:rsidR="00956E5E" w:rsidRDefault="00956E5E" w:rsidP="00186E6B">
      <w:r>
        <w:continuationSeparator/>
      </w:r>
    </w:p>
    <w:p w14:paraId="392ECEC2" w14:textId="77777777" w:rsidR="00956E5E" w:rsidRDefault="00956E5E" w:rsidP="00186E6B"/>
    <w:p w14:paraId="53BEC40A" w14:textId="77777777" w:rsidR="00956E5E" w:rsidRDefault="00956E5E" w:rsidP="00186E6B"/>
    <w:p w14:paraId="58738C1F" w14:textId="77777777" w:rsidR="00956E5E" w:rsidRDefault="00956E5E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A011F94F-0851-4E7D-897D-9F88CFDCEF3B}"/>
    <w:embedBold r:id="rId2" w:fontKey="{BF9ABA20-D5F3-44AA-B0EA-3560A29A51BB}"/>
    <w:embedItalic r:id="rId3" w:fontKey="{9727E965-5DAA-43E9-979D-782F87B7F555}"/>
    <w:embedBoldItalic r:id="rId4" w:fontKey="{625C4EB4-AFCE-4122-A514-DA9C2F4C532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A28F1B1-B6BA-4A1D-AACC-780C6626F834}"/>
    <w:embedBold r:id="rId6" w:fontKey="{704CDABD-87EF-4BC1-9A1C-CA5F41B05C43}"/>
    <w:embedItalic r:id="rId7" w:fontKey="{5AEBFD5B-45A1-4CEC-9EEF-D97C99836415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5327F893-43D4-4BA2-B50F-3F5BC68A78FE}"/>
    <w:embedBold r:id="rId9" w:fontKey="{E48AD94F-4E35-4BEE-86B2-F58A723CDC2A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D6E8BA4D-91F1-48FF-9A85-0AD836FD7CCE}"/>
    <w:embedItalic r:id="rId11" w:fontKey="{6D66F035-4DAB-461F-9324-29CC864F2BCD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3B43D5EC-A8B6-4D97-B4E7-09EF8E3629D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BC961243-F655-4549-AA29-0B484D1F0F5B}"/>
    <w:embedItalic r:id="rId14" w:fontKey="{B718CB6D-A5D1-4CD0-9F42-2F817ECCBB7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F7BB5CA-2EBE-42CA-AB16-501E6E927721}"/>
    <w:embedBold r:id="rId16" w:fontKey="{A3492B9A-BF91-4010-88C8-718CBB38CE3B}"/>
    <w:embedItalic r:id="rId17" w:fontKey="{123431D3-1744-41F8-BC46-4EB4E16FF8A2}"/>
    <w:embedBoldItalic r:id="rId18" w:fontKey="{E660471B-EA4A-4FC1-8DFD-E2605C6CB0E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1BE3472-C4D9-4BAD-B3DE-D0E064EEFBB5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86708A00-9B0F-47FD-82EE-4FCF283CF91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07C68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7C57AE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4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07C68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7C57AE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1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789788" w14:textId="77777777" w:rsidR="00956E5E" w:rsidRDefault="00956E5E" w:rsidP="00186E6B">
      <w:r>
        <w:separator/>
      </w:r>
    </w:p>
    <w:p w14:paraId="1A5A18A5" w14:textId="77777777" w:rsidR="00956E5E" w:rsidRDefault="00956E5E" w:rsidP="00186E6B"/>
    <w:p w14:paraId="0D703C6C" w14:textId="77777777" w:rsidR="00956E5E" w:rsidRDefault="00956E5E" w:rsidP="00186E6B"/>
  </w:footnote>
  <w:footnote w:type="continuationSeparator" w:id="0">
    <w:p w14:paraId="6EC7E951" w14:textId="77777777" w:rsidR="00956E5E" w:rsidRDefault="00956E5E" w:rsidP="00186E6B">
      <w:r>
        <w:continuationSeparator/>
      </w:r>
    </w:p>
    <w:p w14:paraId="064EBCF1" w14:textId="77777777" w:rsidR="00956E5E" w:rsidRDefault="00956E5E" w:rsidP="00186E6B"/>
    <w:p w14:paraId="15B32E6A" w14:textId="77777777" w:rsidR="00956E5E" w:rsidRDefault="00956E5E" w:rsidP="00186E6B"/>
    <w:p w14:paraId="16084937" w14:textId="77777777" w:rsidR="00956E5E" w:rsidRDefault="00956E5E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77777777" w:rsidR="0040632C" w:rsidRPr="00035ADF" w:rsidRDefault="007C57AE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36B6ACA" wp14:editId="5AECAE09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B60443C" w14:textId="77777777" w:rsidR="0040632C" w:rsidRPr="001A183F" w:rsidRDefault="007C57AE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36B6ACA" id="Rektangel 1" o:spid="_x0000_s1026" style="position:absolute;margin-left:370.25pt;margin-top:.8pt;width:123.45pt;height:23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" fillcolor="#f3bb35 [3208]" strokecolor="#291d02 [488]" strokeweight="1pt">
              <v:textbox>
                <w:txbxContent>
                  <w:p w14:paraId="3B60443C" w14:textId="77777777" w:rsidR="0040632C" w:rsidRPr="001A183F" w:rsidRDefault="007C57AE" w:rsidP="0040632C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305A9DD1" w14:textId="640E3A6C" w:rsidR="0040632C" w:rsidRPr="00906CE5" w:rsidRDefault="007C57AE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Anskaffelse av Reiselivstjenester</w:t>
    </w:r>
    <w:r w:rsidRPr="00906CE5">
      <w:rPr>
        <w:color w:val="D74E4E" w:themeColor="accent1"/>
        <w:sz w:val="16"/>
        <w:szCs w:val="16"/>
      </w:rPr>
      <w:br/>
      <w:t>Vedlegg 3 – Avvik og forbehold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4006973C" w:rsidR="00DF22C7" w:rsidRPr="00035ADF" w:rsidRDefault="0044486C" w:rsidP="00DF22C7">
    <w:pPr>
      <w:pStyle w:val="Topp-ogbunntekst"/>
      <w:rPr>
        <w:sz w:val="17"/>
        <w:szCs w:val="17"/>
      </w:rPr>
    </w:pPr>
    <w:r>
      <w:rPr>
        <w:noProof/>
      </w:rPr>
      <w:drawing>
        <wp:anchor distT="0" distB="0" distL="114300" distR="114300" simplePos="0" relativeHeight="251662336" behindDoc="1" locked="0" layoutInCell="1" allowOverlap="1" wp14:anchorId="4EB378B7" wp14:editId="5C0E3F84">
          <wp:simplePos x="0" y="0"/>
          <wp:positionH relativeFrom="margin">
            <wp:align>right</wp:align>
          </wp:positionH>
          <wp:positionV relativeFrom="paragraph">
            <wp:posOffset>8027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1605441158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1C40FB" w14:textId="19AC53DC" w:rsidR="00E9590A" w:rsidRPr="00D93519" w:rsidRDefault="00D93519" w:rsidP="00906CE5">
    <w:pPr>
      <w:jc w:val="left"/>
      <w:rPr>
        <w:sz w:val="16"/>
        <w:szCs w:val="16"/>
      </w:rPr>
    </w:pPr>
    <w:r w:rsidRPr="00D93519">
      <w:rPr>
        <w:sz w:val="16"/>
        <w:szCs w:val="16"/>
      </w:rPr>
      <w:t xml:space="preserve">Anskaffelse av </w:t>
    </w:r>
    <w:r w:rsidR="004274A8">
      <w:rPr>
        <w:sz w:val="16"/>
        <w:szCs w:val="16"/>
      </w:rPr>
      <w:t>Reiselivstjenester</w:t>
    </w:r>
    <w:r w:rsidRPr="00D93519">
      <w:rPr>
        <w:sz w:val="16"/>
        <w:szCs w:val="16"/>
      </w:rPr>
      <w:br/>
      <w:t xml:space="preserve">Vedlegg 3 – </w:t>
    </w:r>
    <w:r w:rsidR="007C52B1" w:rsidRPr="00D93519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B3F8CC5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80C89A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6E072C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0ACAE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B254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16F19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102F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044A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34A2BC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AE8499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182AE64" w:tentative="1">
      <w:start w:val="1"/>
      <w:numFmt w:val="lowerLetter"/>
      <w:lvlText w:val="%2."/>
      <w:lvlJc w:val="left"/>
      <w:pPr>
        <w:ind w:left="1440" w:hanging="360"/>
      </w:pPr>
    </w:lvl>
    <w:lvl w:ilvl="2" w:tplc="DB840F86" w:tentative="1">
      <w:start w:val="1"/>
      <w:numFmt w:val="lowerRoman"/>
      <w:lvlText w:val="%3."/>
      <w:lvlJc w:val="right"/>
      <w:pPr>
        <w:ind w:left="2160" w:hanging="180"/>
      </w:pPr>
    </w:lvl>
    <w:lvl w:ilvl="3" w:tplc="F0DCB1D0" w:tentative="1">
      <w:start w:val="1"/>
      <w:numFmt w:val="decimal"/>
      <w:lvlText w:val="%4."/>
      <w:lvlJc w:val="left"/>
      <w:pPr>
        <w:ind w:left="2880" w:hanging="360"/>
      </w:pPr>
    </w:lvl>
    <w:lvl w:ilvl="4" w:tplc="1BA4D12E" w:tentative="1">
      <w:start w:val="1"/>
      <w:numFmt w:val="lowerLetter"/>
      <w:lvlText w:val="%5."/>
      <w:lvlJc w:val="left"/>
      <w:pPr>
        <w:ind w:left="3600" w:hanging="360"/>
      </w:pPr>
    </w:lvl>
    <w:lvl w:ilvl="5" w:tplc="75C0E5AE" w:tentative="1">
      <w:start w:val="1"/>
      <w:numFmt w:val="lowerRoman"/>
      <w:lvlText w:val="%6."/>
      <w:lvlJc w:val="right"/>
      <w:pPr>
        <w:ind w:left="4320" w:hanging="180"/>
      </w:pPr>
    </w:lvl>
    <w:lvl w:ilvl="6" w:tplc="044AE5B6" w:tentative="1">
      <w:start w:val="1"/>
      <w:numFmt w:val="decimal"/>
      <w:lvlText w:val="%7."/>
      <w:lvlJc w:val="left"/>
      <w:pPr>
        <w:ind w:left="5040" w:hanging="360"/>
      </w:pPr>
    </w:lvl>
    <w:lvl w:ilvl="7" w:tplc="1F0A0420" w:tentative="1">
      <w:start w:val="1"/>
      <w:numFmt w:val="lowerLetter"/>
      <w:lvlText w:val="%8."/>
      <w:lvlJc w:val="left"/>
      <w:pPr>
        <w:ind w:left="5760" w:hanging="360"/>
      </w:pPr>
    </w:lvl>
    <w:lvl w:ilvl="8" w:tplc="794024B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962A31F8">
      <w:start w:val="1"/>
      <w:numFmt w:val="lowerLetter"/>
      <w:lvlText w:val="%1)"/>
      <w:lvlJc w:val="left"/>
      <w:pPr>
        <w:ind w:left="720" w:hanging="360"/>
      </w:pPr>
    </w:lvl>
    <w:lvl w:ilvl="1" w:tplc="876A508A" w:tentative="1">
      <w:start w:val="1"/>
      <w:numFmt w:val="lowerLetter"/>
      <w:lvlText w:val="%2."/>
      <w:lvlJc w:val="left"/>
      <w:pPr>
        <w:ind w:left="1440" w:hanging="360"/>
      </w:pPr>
    </w:lvl>
    <w:lvl w:ilvl="2" w:tplc="1578F29C" w:tentative="1">
      <w:start w:val="1"/>
      <w:numFmt w:val="lowerRoman"/>
      <w:lvlText w:val="%3."/>
      <w:lvlJc w:val="right"/>
      <w:pPr>
        <w:ind w:left="2160" w:hanging="180"/>
      </w:pPr>
    </w:lvl>
    <w:lvl w:ilvl="3" w:tplc="1172855C" w:tentative="1">
      <w:start w:val="1"/>
      <w:numFmt w:val="decimal"/>
      <w:lvlText w:val="%4."/>
      <w:lvlJc w:val="left"/>
      <w:pPr>
        <w:ind w:left="2880" w:hanging="360"/>
      </w:pPr>
    </w:lvl>
    <w:lvl w:ilvl="4" w:tplc="C1267B46" w:tentative="1">
      <w:start w:val="1"/>
      <w:numFmt w:val="lowerLetter"/>
      <w:lvlText w:val="%5."/>
      <w:lvlJc w:val="left"/>
      <w:pPr>
        <w:ind w:left="3600" w:hanging="360"/>
      </w:pPr>
    </w:lvl>
    <w:lvl w:ilvl="5" w:tplc="929A8BC6" w:tentative="1">
      <w:start w:val="1"/>
      <w:numFmt w:val="lowerRoman"/>
      <w:lvlText w:val="%6."/>
      <w:lvlJc w:val="right"/>
      <w:pPr>
        <w:ind w:left="4320" w:hanging="180"/>
      </w:pPr>
    </w:lvl>
    <w:lvl w:ilvl="6" w:tplc="9594F0BC" w:tentative="1">
      <w:start w:val="1"/>
      <w:numFmt w:val="decimal"/>
      <w:lvlText w:val="%7."/>
      <w:lvlJc w:val="left"/>
      <w:pPr>
        <w:ind w:left="5040" w:hanging="360"/>
      </w:pPr>
    </w:lvl>
    <w:lvl w:ilvl="7" w:tplc="F392ECCA" w:tentative="1">
      <w:start w:val="1"/>
      <w:numFmt w:val="lowerLetter"/>
      <w:lvlText w:val="%8."/>
      <w:lvlJc w:val="left"/>
      <w:pPr>
        <w:ind w:left="5760" w:hanging="360"/>
      </w:pPr>
    </w:lvl>
    <w:lvl w:ilvl="8" w:tplc="9EFA797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978CA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8EC03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D1CFB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9415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44226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4D0B4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2C47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EEA6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E042F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29A89D0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312AA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802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9678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725FD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19A5E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564D4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EE92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24CD0A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46080A56">
      <w:start w:val="1"/>
      <w:numFmt w:val="decimal"/>
      <w:lvlText w:val="%1."/>
      <w:lvlJc w:val="left"/>
      <w:pPr>
        <w:ind w:left="1428" w:hanging="360"/>
      </w:pPr>
    </w:lvl>
    <w:lvl w:ilvl="1" w:tplc="FD30A456" w:tentative="1">
      <w:start w:val="1"/>
      <w:numFmt w:val="lowerLetter"/>
      <w:lvlText w:val="%2."/>
      <w:lvlJc w:val="left"/>
      <w:pPr>
        <w:ind w:left="2148" w:hanging="360"/>
      </w:pPr>
    </w:lvl>
    <w:lvl w:ilvl="2" w:tplc="19D68E76" w:tentative="1">
      <w:start w:val="1"/>
      <w:numFmt w:val="lowerRoman"/>
      <w:lvlText w:val="%3."/>
      <w:lvlJc w:val="right"/>
      <w:pPr>
        <w:ind w:left="2868" w:hanging="180"/>
      </w:pPr>
    </w:lvl>
    <w:lvl w:ilvl="3" w:tplc="A8F8D41C" w:tentative="1">
      <w:start w:val="1"/>
      <w:numFmt w:val="decimal"/>
      <w:lvlText w:val="%4."/>
      <w:lvlJc w:val="left"/>
      <w:pPr>
        <w:ind w:left="3588" w:hanging="360"/>
      </w:pPr>
    </w:lvl>
    <w:lvl w:ilvl="4" w:tplc="CE10EDC8" w:tentative="1">
      <w:start w:val="1"/>
      <w:numFmt w:val="lowerLetter"/>
      <w:lvlText w:val="%5."/>
      <w:lvlJc w:val="left"/>
      <w:pPr>
        <w:ind w:left="4308" w:hanging="360"/>
      </w:pPr>
    </w:lvl>
    <w:lvl w:ilvl="5" w:tplc="97C4D2AA" w:tentative="1">
      <w:start w:val="1"/>
      <w:numFmt w:val="lowerRoman"/>
      <w:lvlText w:val="%6."/>
      <w:lvlJc w:val="right"/>
      <w:pPr>
        <w:ind w:left="5028" w:hanging="180"/>
      </w:pPr>
    </w:lvl>
    <w:lvl w:ilvl="6" w:tplc="7EC2625C" w:tentative="1">
      <w:start w:val="1"/>
      <w:numFmt w:val="decimal"/>
      <w:lvlText w:val="%7."/>
      <w:lvlJc w:val="left"/>
      <w:pPr>
        <w:ind w:left="5748" w:hanging="360"/>
      </w:pPr>
    </w:lvl>
    <w:lvl w:ilvl="7" w:tplc="F5543EAE" w:tentative="1">
      <w:start w:val="1"/>
      <w:numFmt w:val="lowerLetter"/>
      <w:lvlText w:val="%8."/>
      <w:lvlJc w:val="left"/>
      <w:pPr>
        <w:ind w:left="6468" w:hanging="360"/>
      </w:pPr>
    </w:lvl>
    <w:lvl w:ilvl="8" w:tplc="1DD4A9E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DB815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EC784BD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F08E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0A4A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9426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B04CEA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4A16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80279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002D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77AB5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D25D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D8A4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60A5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6678F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B4CD9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3A14C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F2AB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700CB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88E8A1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9AE3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64CD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772208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A822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312B1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80B3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868C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50F3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C80FE1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004F6A0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F9E2CD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2A8C7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192686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0A64C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958BD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212F0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A1ADA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77762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274A8"/>
    <w:rsid w:val="0044486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3F7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07C68"/>
    <w:rsid w:val="00611EB6"/>
    <w:rsid w:val="00616EC2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C57AE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E3B65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56E5E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85129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4698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BF7585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D275E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42695"/>
    <w:rsid w:val="00D57D38"/>
    <w:rsid w:val="00D61BDA"/>
    <w:rsid w:val="00D632DF"/>
    <w:rsid w:val="00D666BB"/>
    <w:rsid w:val="00D6694F"/>
    <w:rsid w:val="00D70FB2"/>
    <w:rsid w:val="00D76A64"/>
    <w:rsid w:val="00D76E3D"/>
    <w:rsid w:val="00D82DF6"/>
    <w:rsid w:val="00D85A46"/>
    <w:rsid w:val="00D8677B"/>
    <w:rsid w:val="00D91668"/>
    <w:rsid w:val="00D93426"/>
    <w:rsid w:val="00D93519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8E3B65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CFF49B3D6F754E90EDF11DBEAC9E08" ma:contentTypeVersion="4" ma:contentTypeDescription="Create a new document." ma:contentTypeScope="" ma:versionID="4541afb64d4b217fba02b784a8189d7d">
  <xsd:schema xmlns:xsd="http://www.w3.org/2001/XMLSchema" xmlns:xs="http://www.w3.org/2001/XMLSchema" xmlns:p="http://schemas.microsoft.com/office/2006/metadata/properties" xmlns:ns2="7040c425-fc9a-4529-969c-79b6c1884277" targetNamespace="http://schemas.microsoft.com/office/2006/metadata/properties" ma:root="true" ma:fieldsID="b404d2cb9b292c5202062bd3d7520b45" ns2:_="">
    <xsd:import namespace="7040c425-fc9a-4529-969c-79b6c18842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40c425-fc9a-4529-969c-79b6c18842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CB1E58-469D-43C9-B282-6BF4381FC8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40c425-fc9a-4529-969c-79b6c18842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190</TotalTime>
  <Pages>1</Pages>
  <Words>176</Words>
  <Characters>1175</Characters>
  <Application>Microsoft Office Word</Application>
  <DocSecurity>0</DocSecurity>
  <Lines>53</Lines>
  <Paragraphs>27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Anskaffelse av Reiselivstjenester</dc:subject>
  <dc:creator>Petter Ihlebæk</dc:creator>
  <cp:lastModifiedBy>Petter Ihlebæk</cp:lastModifiedBy>
  <cp:revision>73</cp:revision>
  <dcterms:created xsi:type="dcterms:W3CDTF">2026-08-20T12:57:00Z</dcterms:created>
  <dcterms:modified xsi:type="dcterms:W3CDTF">2026-09-08T11:12:00Z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0x010100A8CFF49B3D6F754E90EDF11DBEAC9E08</vt:lpwstr>
  </property>
  <property fmtid="{D5CDD505-2E9C-101B-9397-08002B2CF9AE}" pid="3" name="docLang">
    <vt:lpwstr>nb</vt:lpwstr>
  </property>
  <property fmtid="{D5CDD505-2E9C-101B-9397-08002B2CF9AE}" pid="4" name="Order">
    <vt:r8>17998100</vt:r8>
  </property>
  <property fmtid="{D5CDD505-2E9C-101B-9397-08002B2CF9AE}" pid="5" name="_ExtendedDescription">
    <vt:lpwstr/>
  </property>
  <property fmtid="{D5CDD505-2E9C-101B-9397-08002B2CF9AE}" pid="6" name="_activity">
    <vt:lpwstr>{"FileActivityType":"9","FileActivityTimeStamp":"2026-08-20T12:57:05.560Z","FileActivityUsersOnPage":[{"DisplayName":"Petter Ihlebæk","Id":"petter.ihlebak@inventura.no"}],"FileActivityNavigationId":null}</vt:lpwstr>
  </property>
  <property fmtid="{D5CDD505-2E9C-101B-9397-08002B2CF9AE}" pid="7" name="TriggerFlowInfo">
    <vt:lpwstr/>
  </property>
  <property fmtid="{D5CDD505-2E9C-101B-9397-08002B2CF9AE}" pid="8" name="ComplianceAssetId">
    <vt:lpwstr/>
  </property>
</Properties>
</file>